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67C928" w14:textId="77777777" w:rsidR="004115CE" w:rsidRDefault="004115CE" w:rsidP="004115C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SOMERFORD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d.1407)</w:t>
      </w:r>
    </w:p>
    <w:p w14:paraId="239CCDA3" w14:textId="77777777" w:rsidR="004115CE" w:rsidRDefault="004115CE" w:rsidP="004115C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5189B257" w14:textId="77777777" w:rsidR="004115CE" w:rsidRDefault="004115CE" w:rsidP="004115CE">
      <w:pPr>
        <w:rPr>
          <w:rFonts w:ascii="Times New Roman" w:hAnsi="Times New Roman" w:cs="Times New Roman"/>
          <w:sz w:val="24"/>
          <w:szCs w:val="24"/>
        </w:rPr>
      </w:pPr>
    </w:p>
    <w:p w14:paraId="2A8BA26D" w14:textId="77777777" w:rsidR="004115CE" w:rsidRDefault="004115CE" w:rsidP="004115CE">
      <w:pPr>
        <w:rPr>
          <w:rFonts w:ascii="Times New Roman" w:hAnsi="Times New Roman" w:cs="Times New Roman"/>
          <w:sz w:val="24"/>
          <w:szCs w:val="24"/>
        </w:rPr>
      </w:pPr>
    </w:p>
    <w:p w14:paraId="49E2FBE0" w14:textId="77777777" w:rsidR="004115CE" w:rsidRDefault="004115CE" w:rsidP="004115C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Mar.1407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23E596C5" w14:textId="77777777" w:rsidR="004115CE" w:rsidRDefault="004115CE" w:rsidP="004115CE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p.248)</w:t>
      </w:r>
    </w:p>
    <w:p w14:paraId="39D5C79A" w14:textId="77777777" w:rsidR="004115CE" w:rsidRDefault="004115CE" w:rsidP="004115C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Apr.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59573616" w14:textId="77777777" w:rsidR="004115CE" w:rsidRDefault="004115CE" w:rsidP="004115CE">
      <w:pPr>
        <w:rPr>
          <w:rFonts w:ascii="Times New Roman" w:hAnsi="Times New Roman" w:cs="Times New Roman"/>
          <w:sz w:val="24"/>
          <w:szCs w:val="24"/>
        </w:rPr>
      </w:pPr>
    </w:p>
    <w:p w14:paraId="01C2CD5A" w14:textId="77777777" w:rsidR="004115CE" w:rsidRDefault="004115CE" w:rsidP="004115CE">
      <w:pPr>
        <w:rPr>
          <w:rFonts w:ascii="Times New Roman" w:hAnsi="Times New Roman" w:cs="Times New Roman"/>
          <w:sz w:val="24"/>
          <w:szCs w:val="24"/>
        </w:rPr>
      </w:pPr>
    </w:p>
    <w:p w14:paraId="294CA3A1" w14:textId="77777777" w:rsidR="004115CE" w:rsidRDefault="004115CE" w:rsidP="004115C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February 2022</w:t>
      </w:r>
    </w:p>
    <w:p w14:paraId="14AB8D0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D24B37" w14:textId="77777777" w:rsidR="004115CE" w:rsidRDefault="004115CE" w:rsidP="009139A6">
      <w:r>
        <w:separator/>
      </w:r>
    </w:p>
  </w:endnote>
  <w:endnote w:type="continuationSeparator" w:id="0">
    <w:p w14:paraId="410F0FB9" w14:textId="77777777" w:rsidR="004115CE" w:rsidRDefault="004115C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1933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37CB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E391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4E6897" w14:textId="77777777" w:rsidR="004115CE" w:rsidRDefault="004115CE" w:rsidP="009139A6">
      <w:r>
        <w:separator/>
      </w:r>
    </w:p>
  </w:footnote>
  <w:footnote w:type="continuationSeparator" w:id="0">
    <w:p w14:paraId="232EAA00" w14:textId="77777777" w:rsidR="004115CE" w:rsidRDefault="004115C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2318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EDF0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DC6A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5CE"/>
    <w:rsid w:val="000666E0"/>
    <w:rsid w:val="002510B7"/>
    <w:rsid w:val="004115CE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DB3F41"/>
  <w15:chartTrackingRefBased/>
  <w15:docId w15:val="{FBFF49BD-4AAD-4D67-9184-3DA66EE62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15CE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2022-03-18T17:28:00Z</dcterms:created>
  <dcterms:modified xsi:type="dcterms:W3CDTF">2022-03-18T17:28:00Z</dcterms:modified>
</cp:coreProperties>
</file>